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889" w:rsidRPr="00033FF2" w:rsidRDefault="00170889" w:rsidP="00170889">
      <w:pPr>
        <w:pStyle w:val="CRCoverPage"/>
        <w:tabs>
          <w:tab w:val="right" w:pos="9781"/>
        </w:tabs>
        <w:spacing w:after="0"/>
        <w:ind w:right="84"/>
        <w:rPr>
          <w:b/>
          <w:sz w:val="24"/>
        </w:rPr>
      </w:pPr>
      <w:r w:rsidRPr="00033FF2">
        <w:rPr>
          <w:b/>
          <w:sz w:val="24"/>
          <w:lang w:val="en-US"/>
        </w:rPr>
        <w:t>3GPP TSG-SA3LI Meeting #</w:t>
      </w:r>
      <w:r w:rsidRPr="00033FF2">
        <w:rPr>
          <w:b/>
          <w:sz w:val="24"/>
        </w:rPr>
        <w:t>6</w:t>
      </w:r>
      <w:r>
        <w:rPr>
          <w:b/>
          <w:sz w:val="24"/>
        </w:rPr>
        <w:t>8</w:t>
      </w:r>
      <w:r w:rsidRPr="00033FF2">
        <w:rPr>
          <w:b/>
          <w:i/>
          <w:sz w:val="28"/>
          <w:lang w:val="en-US"/>
        </w:rPr>
        <w:tab/>
      </w:r>
      <w:r w:rsidRPr="00EA3EB7">
        <w:rPr>
          <w:b/>
          <w:i/>
          <w:sz w:val="28"/>
          <w:lang w:val="en-US"/>
        </w:rPr>
        <w:t>S3i1</w:t>
      </w:r>
      <w:r>
        <w:rPr>
          <w:b/>
          <w:i/>
          <w:sz w:val="28"/>
        </w:rPr>
        <w:t>8000</w:t>
      </w:r>
      <w:r>
        <w:rPr>
          <w:b/>
          <w:i/>
          <w:sz w:val="28"/>
        </w:rPr>
        <w:t>5</w:t>
      </w:r>
    </w:p>
    <w:p w:rsidR="00170889" w:rsidRPr="00033FF2" w:rsidRDefault="00170889" w:rsidP="00170889">
      <w:pPr>
        <w:pStyle w:val="CRCoverPage"/>
        <w:rPr>
          <w:b/>
          <w:sz w:val="16"/>
          <w:szCs w:val="16"/>
        </w:rPr>
      </w:pPr>
      <w:r>
        <w:rPr>
          <w:b/>
          <w:sz w:val="24"/>
        </w:rPr>
        <w:t>New Delhi, India, 30 January – 02 February 2018</w:t>
      </w:r>
    </w:p>
    <w:p w:rsidR="000A426D" w:rsidRDefault="000A426D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r w:rsidRPr="00351570">
        <w:rPr>
          <w:bCs/>
          <w:noProof w:val="0"/>
          <w:sz w:val="24"/>
          <w:szCs w:val="24"/>
        </w:rPr>
        <w:tab/>
      </w:r>
      <w:r w:rsidR="0065676B" w:rsidRPr="00351570">
        <w:rPr>
          <w:noProof w:val="0"/>
          <w:sz w:val="24"/>
          <w:szCs w:val="24"/>
        </w:rPr>
        <w:t>SP-17</w:t>
      </w:r>
      <w:r w:rsidR="0065676B">
        <w:rPr>
          <w:noProof w:val="0"/>
          <w:sz w:val="24"/>
          <w:szCs w:val="24"/>
        </w:rPr>
        <w:t>10</w:t>
      </w:r>
      <w:r w:rsidR="00C03374">
        <w:rPr>
          <w:noProof w:val="0"/>
          <w:sz w:val="24"/>
          <w:szCs w:val="24"/>
        </w:rPr>
        <w:t>7</w:t>
      </w:r>
      <w:r w:rsidR="0011469F">
        <w:rPr>
          <w:noProof w:val="0"/>
          <w:sz w:val="24"/>
          <w:szCs w:val="24"/>
        </w:rPr>
        <w:t>8</w:t>
      </w:r>
      <w:r w:rsidR="0065676B">
        <w:rPr>
          <w:noProof w:val="0"/>
          <w:sz w:val="24"/>
          <w:szCs w:val="24"/>
        </w:rPr>
        <w:t xml:space="preserve"> </w:t>
      </w:r>
      <w:r w:rsidR="0065676B" w:rsidRPr="0011469F">
        <w:rPr>
          <w:noProof w:val="0"/>
          <w:szCs w:val="24"/>
        </w:rPr>
        <w:t xml:space="preserve">(was </w:t>
      </w:r>
      <w:r w:rsidR="00F12910" w:rsidRPr="0011469F">
        <w:rPr>
          <w:noProof w:val="0"/>
          <w:szCs w:val="24"/>
        </w:rPr>
        <w:t>S</w:t>
      </w:r>
      <w:r w:rsidR="00C6266F" w:rsidRPr="0011469F">
        <w:rPr>
          <w:noProof w:val="0"/>
          <w:szCs w:val="24"/>
        </w:rPr>
        <w:t>P</w:t>
      </w:r>
      <w:r w:rsidRPr="0011469F">
        <w:rPr>
          <w:noProof w:val="0"/>
          <w:szCs w:val="24"/>
        </w:rPr>
        <w:t>-</w:t>
      </w:r>
      <w:r w:rsidR="00C03374" w:rsidRPr="0011469F">
        <w:rPr>
          <w:noProof w:val="0"/>
          <w:szCs w:val="24"/>
        </w:rPr>
        <w:t>1710</w:t>
      </w:r>
      <w:r w:rsidR="0011469F">
        <w:rPr>
          <w:noProof w:val="0"/>
          <w:szCs w:val="24"/>
        </w:rPr>
        <w:t>7</w:t>
      </w:r>
      <w:r w:rsidR="00C03374">
        <w:rPr>
          <w:noProof w:val="0"/>
          <w:szCs w:val="24"/>
        </w:rPr>
        <w:t>4</w:t>
      </w:r>
      <w:r w:rsidR="0065676B" w:rsidRPr="0011469F">
        <w:rPr>
          <w:noProof w:val="0"/>
          <w:szCs w:val="24"/>
        </w:rPr>
        <w:t>)</w:t>
      </w:r>
    </w:p>
    <w:p w:rsidR="00CD4C7B" w:rsidRPr="0035157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noProof w:val="0"/>
          <w:sz w:val="24"/>
          <w:szCs w:val="24"/>
          <w:lang w:eastAsia="zh-CN"/>
        </w:rPr>
        <w:t>Lisbon</w:t>
      </w:r>
      <w:r w:rsidR="5A7F95BF" w:rsidRPr="00351570">
        <w:rPr>
          <w:noProof w:val="0"/>
          <w:sz w:val="24"/>
          <w:szCs w:val="24"/>
          <w:lang w:eastAsia="zh-CN"/>
        </w:rPr>
        <w:t xml:space="preserve">, </w:t>
      </w:r>
      <w:r w:rsidRPr="00351570">
        <w:rPr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noProof w:val="0"/>
          <w:sz w:val="24"/>
          <w:szCs w:val="24"/>
          <w:lang w:eastAsia="zh-CN"/>
        </w:rPr>
        <w:t>20-22</w:t>
      </w:r>
      <w:r w:rsidRPr="00351570">
        <w:rPr>
          <w:noProof w:val="0"/>
          <w:sz w:val="24"/>
          <w:szCs w:val="24"/>
          <w:lang w:eastAsia="zh-CN"/>
        </w:rPr>
        <w:t>December</w:t>
      </w:r>
      <w:r w:rsidR="5A7F95BF" w:rsidRPr="00351570">
        <w:rPr>
          <w:noProof w:val="0"/>
          <w:sz w:val="24"/>
          <w:szCs w:val="24"/>
          <w:lang w:eastAsia="zh-CN"/>
        </w:rPr>
        <w:t xml:space="preserve"> 2017</w:t>
      </w: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0D7D81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</w:r>
      <w:r w:rsidR="00964151" w:rsidRPr="00964151">
        <w:rPr>
          <w:rFonts w:ascii="Arial" w:hAnsi="Arial" w:cs="Arial"/>
        </w:rPr>
        <w:t>Response</w:t>
      </w:r>
      <w:r w:rsidR="00656184">
        <w:rPr>
          <w:rFonts w:ascii="Arial" w:hAnsi="Arial" w:cs="Arial" w:hint="eastAsia"/>
          <w:lang w:eastAsia="zh-CN"/>
        </w:rPr>
        <w:t xml:space="preserve"> </w:t>
      </w:r>
      <w:r w:rsidR="00D85B29">
        <w:rPr>
          <w:rFonts w:ascii="Arial" w:hAnsi="Arial" w:cs="Arial"/>
          <w:bCs/>
        </w:rPr>
        <w:t>LS on voice service continuity from 5G to 2/3G</w:t>
      </w: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LS on voice service continuity from 5G to 2/3G</w:t>
      </w:r>
    </w:p>
    <w:p w:rsidR="006E1868" w:rsidRPr="00170889" w:rsidRDefault="006E1868" w:rsidP="006E186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70889">
        <w:rPr>
          <w:rFonts w:ascii="Arial" w:hAnsi="Arial" w:cs="Arial"/>
          <w:b/>
          <w:lang w:val="fr-FR"/>
        </w:rPr>
        <w:t>Source:</w:t>
      </w:r>
      <w:r w:rsidRPr="00170889">
        <w:rPr>
          <w:rFonts w:ascii="Arial" w:hAnsi="Arial" w:cs="Arial"/>
          <w:bCs/>
          <w:lang w:val="fr-FR"/>
        </w:rPr>
        <w:tab/>
      </w:r>
      <w:r w:rsidR="0011469F" w:rsidRPr="00170889">
        <w:rPr>
          <w:rFonts w:ascii="Arial" w:hAnsi="Arial" w:cs="Arial"/>
          <w:bCs/>
          <w:lang w:val="fr-FR"/>
        </w:rPr>
        <w:t>TSG-SA</w:t>
      </w:r>
    </w:p>
    <w:p w:rsidR="006E1868" w:rsidRPr="00170889" w:rsidRDefault="006E1868" w:rsidP="006E186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70889">
        <w:rPr>
          <w:rFonts w:ascii="Arial" w:hAnsi="Arial" w:cs="Arial"/>
          <w:b/>
          <w:lang w:val="fr-FR"/>
        </w:rPr>
        <w:t>To:</w:t>
      </w:r>
      <w:r w:rsidRPr="00170889">
        <w:rPr>
          <w:rFonts w:ascii="Arial" w:hAnsi="Arial" w:cs="Arial"/>
          <w:bCs/>
          <w:lang w:val="fr-FR"/>
        </w:rPr>
        <w:tab/>
      </w:r>
      <w:r w:rsidR="00D85B29" w:rsidRPr="00170889">
        <w:rPr>
          <w:rFonts w:ascii="Arial" w:hAnsi="Arial" w:cs="Arial"/>
          <w:bCs/>
          <w:lang w:val="fr-FR"/>
        </w:rPr>
        <w:t>SA1, SA2</w:t>
      </w:r>
      <w:r w:rsidR="00197F30" w:rsidRPr="00170889">
        <w:rPr>
          <w:rFonts w:ascii="Arial" w:hAnsi="Arial" w:cs="Arial"/>
          <w:bCs/>
          <w:lang w:val="fr-FR"/>
        </w:rPr>
        <w:t>, SA3</w:t>
      </w:r>
    </w:p>
    <w:p w:rsidR="006E1868" w:rsidRPr="00170889" w:rsidRDefault="006E1868" w:rsidP="006E186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70889">
        <w:rPr>
          <w:rFonts w:ascii="Arial" w:hAnsi="Arial" w:cs="Arial"/>
          <w:b/>
          <w:lang w:val="fr-FR"/>
        </w:rPr>
        <w:t>Cc:</w:t>
      </w:r>
      <w:r w:rsidRPr="00170889">
        <w:rPr>
          <w:rFonts w:ascii="Arial" w:hAnsi="Arial" w:cs="Arial"/>
          <w:bCs/>
          <w:lang w:val="fr-FR"/>
        </w:rPr>
        <w:tab/>
      </w:r>
      <w:r w:rsidR="008D784B" w:rsidRPr="00170889">
        <w:rPr>
          <w:rFonts w:ascii="Arial" w:hAnsi="Arial" w:cs="Arial"/>
          <w:bCs/>
          <w:lang w:val="fr-FR"/>
        </w:rPr>
        <w:t>RAN</w:t>
      </w:r>
      <w:r w:rsidR="00197F30" w:rsidRPr="00170889">
        <w:rPr>
          <w:rFonts w:ascii="Arial" w:hAnsi="Arial" w:cs="Arial"/>
          <w:bCs/>
          <w:lang w:val="fr-FR"/>
        </w:rPr>
        <w:t>, SA3-LI</w:t>
      </w:r>
    </w:p>
    <w:p w:rsidR="006E1868" w:rsidRPr="00170889" w:rsidRDefault="006E1868" w:rsidP="006E186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6E1868" w:rsidRPr="00170889" w:rsidRDefault="006E1868" w:rsidP="006E1868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70889">
        <w:rPr>
          <w:rFonts w:ascii="Arial" w:hAnsi="Arial" w:cs="Arial"/>
          <w:b/>
          <w:lang w:val="fr-FR"/>
        </w:rPr>
        <w:t>Contact Person:</w:t>
      </w:r>
      <w:r w:rsidRPr="00170889">
        <w:rPr>
          <w:rFonts w:ascii="Arial" w:hAnsi="Arial" w:cs="Arial"/>
          <w:bCs/>
          <w:lang w:val="fr-FR"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Name:</w:t>
      </w:r>
      <w:r w:rsidRPr="00351570">
        <w:rPr>
          <w:rFonts w:cs="Arial"/>
          <w:b/>
          <w:bCs/>
        </w:rPr>
        <w:tab/>
      </w:r>
      <w:proofErr w:type="spellStart"/>
      <w:r w:rsidR="00656184">
        <w:rPr>
          <w:rFonts w:cs="Arial" w:hint="eastAsia"/>
          <w:b/>
          <w:bCs/>
          <w:lang w:eastAsia="zh-CN"/>
        </w:rPr>
        <w:t>Gongying</w:t>
      </w:r>
      <w:proofErr w:type="spellEnd"/>
      <w:r w:rsidR="00656184">
        <w:rPr>
          <w:rFonts w:cs="Arial" w:hint="eastAsia"/>
          <w:b/>
          <w:bCs/>
          <w:lang w:eastAsia="zh-CN"/>
        </w:rPr>
        <w:t xml:space="preserve"> </w:t>
      </w:r>
      <w:proofErr w:type="spellStart"/>
      <w:proofErr w:type="gramStart"/>
      <w:r w:rsidR="00656184">
        <w:rPr>
          <w:rFonts w:cs="Arial" w:hint="eastAsia"/>
          <w:b/>
          <w:bCs/>
          <w:lang w:eastAsia="zh-CN"/>
        </w:rPr>
        <w:t>Gao</w:t>
      </w:r>
      <w:proofErr w:type="spellEnd"/>
      <w:proofErr w:type="gramEnd"/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r w:rsidR="00656184">
        <w:rPr>
          <w:rFonts w:hint="eastAsia"/>
          <w:lang w:eastAsia="zh-CN"/>
        </w:rPr>
        <w:t>gaogy16@chinaunicom.cn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DA1474" w:rsidRPr="0011469F">
        <w:rPr>
          <w:rFonts w:ascii="Arial" w:hAnsi="Arial" w:cs="Arial"/>
          <w:bCs/>
        </w:rPr>
        <w:t xml:space="preserve"> SP-17107</w:t>
      </w:r>
      <w:r w:rsidR="0011469F" w:rsidRPr="0011469F">
        <w:rPr>
          <w:rFonts w:ascii="Arial" w:hAnsi="Arial" w:cs="Arial"/>
          <w:bCs/>
        </w:rPr>
        <w:t>7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7319C5" w:rsidRDefault="00964151" w:rsidP="00317B7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TSG SA thanks </w:t>
      </w:r>
      <w:r w:rsidR="007F4590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for their “</w:t>
      </w:r>
      <w:r>
        <w:rPr>
          <w:rFonts w:ascii="Arial" w:hAnsi="Arial" w:cs="Arial"/>
          <w:bCs/>
        </w:rPr>
        <w:t xml:space="preserve">LS </w:t>
      </w:r>
      <w:r w:rsidR="007F4590">
        <w:rPr>
          <w:rFonts w:ascii="Arial" w:hAnsi="Arial" w:cs="Arial"/>
          <w:bCs/>
        </w:rPr>
        <w:t>on voice service continuity from 5G to 2/3G”</w:t>
      </w:r>
      <w:r w:rsidR="00BF36B6">
        <w:rPr>
          <w:rFonts w:ascii="Arial" w:hAnsi="Arial" w:cs="Arial"/>
          <w:bCs/>
        </w:rPr>
        <w:t>.</w:t>
      </w:r>
      <w:r w:rsidR="007F4590">
        <w:rPr>
          <w:rFonts w:ascii="Arial" w:hAnsi="Arial" w:cs="Arial"/>
          <w:bCs/>
        </w:rPr>
        <w:t xml:space="preserve"> TSG SA discussed the requirements </w:t>
      </w:r>
      <w:r w:rsidR="00BD74B0">
        <w:rPr>
          <w:rFonts w:ascii="Arial" w:hAnsi="Arial" w:cs="Arial"/>
        </w:rPr>
        <w:t>and agreed that for some operators and scenarios there could be</w:t>
      </w:r>
      <w:r w:rsidR="007F4590">
        <w:rPr>
          <w:rFonts w:ascii="Arial" w:hAnsi="Arial" w:cs="Arial"/>
        </w:rPr>
        <w:t xml:space="preserve"> impact on the user experience if voice service continuity </w:t>
      </w:r>
      <w:r w:rsidR="00FA720C">
        <w:rPr>
          <w:rFonts w:ascii="Arial" w:hAnsi="Arial" w:cs="Arial"/>
        </w:rPr>
        <w:t xml:space="preserve">from the 5G System to UTRAN CS </w:t>
      </w:r>
      <w:r w:rsidR="002547D3">
        <w:rPr>
          <w:rFonts w:ascii="Arial" w:hAnsi="Arial" w:cs="Arial"/>
        </w:rPr>
        <w:t>is</w:t>
      </w:r>
      <w:r w:rsidR="00FA720C">
        <w:rPr>
          <w:rFonts w:ascii="Arial" w:hAnsi="Arial" w:cs="Arial"/>
        </w:rPr>
        <w:t xml:space="preserve"> </w:t>
      </w:r>
      <w:r w:rsidR="007319C5">
        <w:rPr>
          <w:rFonts w:ascii="Arial" w:hAnsi="Arial" w:cs="Arial"/>
        </w:rPr>
        <w:t>not supported</w:t>
      </w:r>
      <w:r w:rsidR="007319C5" w:rsidRPr="0011469F">
        <w:rPr>
          <w:rFonts w:ascii="Arial" w:hAnsi="Arial" w:cs="Arial"/>
        </w:rPr>
        <w:t xml:space="preserve">. </w:t>
      </w:r>
      <w:r w:rsidR="002547D3" w:rsidRPr="0011469F">
        <w:rPr>
          <w:rFonts w:ascii="Arial" w:hAnsi="Arial" w:cs="Arial"/>
        </w:rPr>
        <w:t xml:space="preserve"> </w:t>
      </w:r>
    </w:p>
    <w:p w:rsidR="00596828" w:rsidRDefault="007319C5" w:rsidP="00317B7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TSG SA plenary has agreed </w:t>
      </w:r>
      <w:r w:rsidR="00596828">
        <w:rPr>
          <w:rFonts w:ascii="Arial" w:hAnsi="Arial" w:cs="Arial"/>
        </w:rPr>
        <w:t>that</w:t>
      </w:r>
      <w:r w:rsidR="00656184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voice </w:t>
      </w:r>
      <w:r w:rsidRPr="005F314D">
        <w:rPr>
          <w:rFonts w:ascii="Arial" w:hAnsi="Arial" w:cs="Arial"/>
        </w:rPr>
        <w:t>service continuity from 5G</w:t>
      </w:r>
      <w:r w:rsidR="00FA720C">
        <w:rPr>
          <w:rFonts w:ascii="Arial" w:hAnsi="Arial" w:cs="Arial"/>
        </w:rPr>
        <w:t>S</w:t>
      </w:r>
      <w:r w:rsidRPr="005F314D">
        <w:rPr>
          <w:rFonts w:ascii="Arial" w:hAnsi="Arial" w:cs="Arial"/>
        </w:rPr>
        <w:t xml:space="preserve"> to </w:t>
      </w:r>
      <w:r w:rsidR="008D784B" w:rsidRPr="00596828">
        <w:rPr>
          <w:rFonts w:ascii="Arial" w:hAnsi="Arial" w:cs="Arial" w:hint="eastAsia"/>
        </w:rPr>
        <w:t>UTRAN</w:t>
      </w:r>
      <w:r w:rsidR="00656184">
        <w:rPr>
          <w:rFonts w:ascii="Arial" w:hAnsi="Arial" w:cs="Arial" w:hint="eastAsia"/>
          <w:lang w:eastAsia="zh-CN"/>
        </w:rPr>
        <w:t xml:space="preserve"> </w:t>
      </w:r>
      <w:r w:rsidR="00FA720C">
        <w:rPr>
          <w:rFonts w:ascii="Arial" w:hAnsi="Arial" w:cs="Arial"/>
          <w:lang w:eastAsia="zh-CN"/>
        </w:rPr>
        <w:t xml:space="preserve">CS </w:t>
      </w:r>
      <w:r w:rsidR="00596828">
        <w:rPr>
          <w:rFonts w:ascii="Arial" w:hAnsi="Arial" w:cs="Arial"/>
        </w:rPr>
        <w:t>should be supported in Rel-16</w:t>
      </w:r>
      <w:r w:rsidR="0048006C">
        <w:rPr>
          <w:rFonts w:ascii="Arial" w:hAnsi="Arial" w:cs="Arial"/>
        </w:rPr>
        <w:t xml:space="preserve"> </w:t>
      </w:r>
      <w:r w:rsidR="00FA720C">
        <w:rPr>
          <w:rFonts w:ascii="Arial" w:hAnsi="Arial" w:cs="Arial"/>
          <w:lang w:eastAsia="zh-CN"/>
        </w:rPr>
        <w:t>excluding</w:t>
      </w:r>
      <w:r w:rsidR="00596828">
        <w:rPr>
          <w:rFonts w:ascii="Arial" w:hAnsi="Arial" w:cs="Arial"/>
        </w:rPr>
        <w:t>:</w:t>
      </w:r>
    </w:p>
    <w:p w:rsidR="007319C5" w:rsidRDefault="007319C5" w:rsidP="00170889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afterLines="50"/>
        <w:textAlignment w:val="baseline"/>
        <w:rPr>
          <w:rFonts w:ascii="Arial" w:hAnsi="Arial" w:cs="Arial"/>
        </w:rPr>
      </w:pPr>
      <w:r w:rsidRPr="00596828">
        <w:rPr>
          <w:rFonts w:ascii="Arial" w:hAnsi="Arial" w:cs="Arial"/>
        </w:rPr>
        <w:t xml:space="preserve">Voice continuity from </w:t>
      </w:r>
      <w:r w:rsidRPr="00596828">
        <w:rPr>
          <w:rFonts w:ascii="Arial" w:hAnsi="Arial" w:cs="Arial" w:hint="eastAsia"/>
        </w:rPr>
        <w:t>GERAN/UTRAN</w:t>
      </w:r>
      <w:r w:rsidRPr="00596828">
        <w:rPr>
          <w:rFonts w:ascii="Arial" w:hAnsi="Arial" w:cs="Arial"/>
        </w:rPr>
        <w:t xml:space="preserve"> </w:t>
      </w:r>
      <w:r w:rsidR="00FA720C">
        <w:rPr>
          <w:rFonts w:ascii="Arial" w:hAnsi="Arial" w:cs="Arial"/>
        </w:rPr>
        <w:t xml:space="preserve">CS </w:t>
      </w:r>
      <w:r w:rsidRPr="00596828">
        <w:rPr>
          <w:rFonts w:ascii="Arial" w:hAnsi="Arial" w:cs="Arial"/>
        </w:rPr>
        <w:t>to 5GS</w:t>
      </w:r>
    </w:p>
    <w:p w:rsidR="004400F8" w:rsidRPr="004400F8" w:rsidRDefault="004400F8" w:rsidP="00170889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afterLines="5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Voice continuity </w:t>
      </w:r>
      <w:r w:rsidR="002503BA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5GS </w:t>
      </w:r>
      <w:r w:rsidR="002503BA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GERAN</w:t>
      </w:r>
    </w:p>
    <w:p w:rsidR="00197F30" w:rsidRPr="00025337" w:rsidRDefault="00197F30" w:rsidP="00170889">
      <w:pPr>
        <w:numPr>
          <w:ilvl w:val="0"/>
          <w:numId w:val="12"/>
        </w:numPr>
        <w:overflowPunct w:val="0"/>
        <w:autoSpaceDE w:val="0"/>
        <w:autoSpaceDN w:val="0"/>
        <w:spacing w:beforeLines="50" w:afterLines="50"/>
        <w:textAlignment w:val="baseline"/>
        <w:rPr>
          <w:rFonts w:ascii="Arial" w:hAnsi="Arial" w:cs="Arial"/>
        </w:rPr>
      </w:pPr>
      <w:r w:rsidRPr="00025337">
        <w:rPr>
          <w:rFonts w:ascii="Arial" w:hAnsi="Arial" w:cs="Arial"/>
        </w:rPr>
        <w:t>Video service continuity between 5GS and GERAN/UTRAN</w:t>
      </w:r>
    </w:p>
    <w:p w:rsidR="00197F30" w:rsidRPr="00197F30" w:rsidRDefault="00197F30" w:rsidP="00170889">
      <w:pPr>
        <w:numPr>
          <w:ilvl w:val="0"/>
          <w:numId w:val="12"/>
        </w:numPr>
        <w:overflowPunct w:val="0"/>
        <w:autoSpaceDE w:val="0"/>
        <w:autoSpaceDN w:val="0"/>
        <w:spacing w:beforeLines="50" w:afterLines="50"/>
        <w:textAlignment w:val="baseline"/>
        <w:rPr>
          <w:rFonts w:ascii="Arial" w:hAnsi="Arial" w:cs="Arial"/>
        </w:rPr>
      </w:pPr>
      <w:r w:rsidRPr="00025337">
        <w:rPr>
          <w:rFonts w:ascii="Arial" w:hAnsi="Arial" w:cs="Arial"/>
        </w:rPr>
        <w:t>IP address preservation for PS service when UE moves between 5GS and GERAN/UTRAN</w:t>
      </w:r>
    </w:p>
    <w:p w:rsidR="007319C5" w:rsidRPr="00596828" w:rsidRDefault="007319C5" w:rsidP="00170889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afterLines="50"/>
        <w:textAlignment w:val="baseline"/>
        <w:rPr>
          <w:rFonts w:ascii="Arial" w:hAnsi="Arial" w:cs="Arial"/>
        </w:rPr>
      </w:pPr>
      <w:r w:rsidRPr="00596828">
        <w:rPr>
          <w:rFonts w:ascii="Arial" w:hAnsi="Arial" w:cs="Arial"/>
        </w:rPr>
        <w:t>Service continuity between 5GS and CDMA</w:t>
      </w:r>
      <w:r w:rsidR="00FA720C">
        <w:rPr>
          <w:rFonts w:ascii="Arial" w:hAnsi="Arial" w:cs="Arial"/>
        </w:rPr>
        <w:t>2000</w:t>
      </w:r>
      <w:r w:rsidRPr="00596828">
        <w:rPr>
          <w:rFonts w:ascii="Arial" w:hAnsi="Arial" w:cs="Arial"/>
        </w:rPr>
        <w:t>.</w:t>
      </w:r>
    </w:p>
    <w:p w:rsidR="00596828" w:rsidRDefault="00596828" w:rsidP="00035CF0">
      <w:pPr>
        <w:spacing w:after="60"/>
        <w:rPr>
          <w:rFonts w:ascii="Arial" w:hAnsi="Arial" w:cs="Arial"/>
        </w:rPr>
      </w:pPr>
    </w:p>
    <w:p w:rsidR="00E04983" w:rsidRDefault="002547D3" w:rsidP="00035CF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Accordingly, TSG SA plenary approved a new work item (see attachment) to introduce corresponding Stage 1 requirements in 3GPP TS 22.261. </w:t>
      </w:r>
    </w:p>
    <w:p w:rsidR="00A90F35" w:rsidRDefault="00A90F35" w:rsidP="00035CF0">
      <w:pPr>
        <w:spacing w:after="60"/>
        <w:rPr>
          <w:rFonts w:ascii="Arial" w:hAnsi="Arial" w:cs="Arial"/>
          <w:bCs/>
        </w:rPr>
      </w:pPr>
    </w:p>
    <w:p w:rsidR="00E04983" w:rsidRDefault="00E04983" w:rsidP="00035CF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 plenary </w:t>
      </w:r>
      <w:r w:rsidR="00F55431">
        <w:rPr>
          <w:rFonts w:ascii="Arial" w:hAnsi="Arial" w:cs="Arial"/>
          <w:bCs/>
        </w:rPr>
        <w:t>encourages</w:t>
      </w:r>
      <w:r>
        <w:rPr>
          <w:rFonts w:ascii="Arial" w:hAnsi="Arial" w:cs="Arial"/>
          <w:bCs/>
        </w:rPr>
        <w:t xml:space="preserve"> SA2 to </w:t>
      </w:r>
      <w:r w:rsidRPr="00E04983">
        <w:rPr>
          <w:rFonts w:ascii="Arial" w:hAnsi="Arial" w:cs="Arial"/>
          <w:bCs/>
        </w:rPr>
        <w:t xml:space="preserve">investigate solutions to support single radio voice continuity from 5GS to </w:t>
      </w:r>
      <w:r w:rsidR="008D784B" w:rsidRPr="00596828">
        <w:rPr>
          <w:rFonts w:ascii="Arial" w:hAnsi="Arial" w:cs="Arial" w:hint="eastAsia"/>
        </w:rPr>
        <w:t>UTRAN</w:t>
      </w:r>
      <w:r>
        <w:rPr>
          <w:rFonts w:ascii="Arial" w:hAnsi="Arial" w:cs="Arial"/>
          <w:bCs/>
        </w:rPr>
        <w:t>.</w:t>
      </w:r>
    </w:p>
    <w:p w:rsidR="00596828" w:rsidRPr="00596828" w:rsidRDefault="00596828" w:rsidP="00035CF0">
      <w:pPr>
        <w:spacing w:after="60"/>
        <w:rPr>
          <w:rFonts w:ascii="Arial" w:hAnsi="Arial" w:cs="Arial"/>
          <w:bCs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2. Actions:</w:t>
      </w:r>
    </w:p>
    <w:p w:rsidR="006E1868" w:rsidRPr="00351570" w:rsidRDefault="00034DAD" w:rsidP="006E18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F55431">
        <w:rPr>
          <w:rFonts w:ascii="Arial" w:hAnsi="Arial" w:cs="Arial"/>
          <w:b/>
        </w:rPr>
        <w:t>SA1</w:t>
      </w:r>
    </w:p>
    <w:p w:rsidR="00F55431" w:rsidRPr="00F55431" w:rsidRDefault="006E1868" w:rsidP="00F55431">
      <w:pPr>
        <w:spacing w:after="120"/>
        <w:ind w:left="993" w:hanging="993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F55431">
        <w:rPr>
          <w:rFonts w:ascii="Arial" w:hAnsi="Arial" w:cs="Arial"/>
        </w:rPr>
        <w:t xml:space="preserve">Please </w:t>
      </w:r>
      <w:r w:rsidR="00F55431">
        <w:rPr>
          <w:rFonts w:ascii="Arial" w:hAnsi="Arial" w:cs="Arial"/>
          <w:bCs/>
        </w:rPr>
        <w:t>take the above into consideration</w:t>
      </w:r>
      <w:r w:rsidR="00F55431">
        <w:rPr>
          <w:rFonts w:ascii="Arial" w:hAnsi="Arial" w:cs="Arial"/>
        </w:rPr>
        <w:t xml:space="preserve"> and progress the work on the WID. </w:t>
      </w:r>
    </w:p>
    <w:p w:rsidR="00F55431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</w:p>
    <w:p w:rsidR="00F55431" w:rsidRPr="00351570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SA2</w:t>
      </w:r>
    </w:p>
    <w:p w:rsidR="00F55431" w:rsidRDefault="00F55431" w:rsidP="00F55431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Please </w:t>
      </w:r>
      <w:r>
        <w:rPr>
          <w:rFonts w:ascii="Arial" w:hAnsi="Arial" w:cs="Arial"/>
          <w:bCs/>
        </w:rPr>
        <w:t>take the above into consideration.</w:t>
      </w:r>
    </w:p>
    <w:p w:rsidR="0011469F" w:rsidRDefault="0011469F" w:rsidP="0011469F">
      <w:pPr>
        <w:spacing w:after="120"/>
        <w:ind w:left="1985" w:hanging="1985"/>
        <w:rPr>
          <w:rFonts w:ascii="Arial" w:hAnsi="Arial" w:cs="Arial"/>
          <w:b/>
        </w:rPr>
      </w:pPr>
    </w:p>
    <w:p w:rsidR="00197F30" w:rsidRPr="00A90F35" w:rsidRDefault="00197F30" w:rsidP="0011469F">
      <w:pPr>
        <w:spacing w:after="120"/>
        <w:ind w:left="1985" w:hanging="1985"/>
        <w:rPr>
          <w:rFonts w:ascii="Arial" w:hAnsi="Arial" w:cs="Arial"/>
          <w:b/>
        </w:rPr>
      </w:pPr>
      <w:r w:rsidRPr="00A90F35">
        <w:rPr>
          <w:rFonts w:ascii="Arial" w:hAnsi="Arial" w:cs="Arial"/>
          <w:b/>
        </w:rPr>
        <w:t>To</w:t>
      </w:r>
      <w:r w:rsidR="0011469F">
        <w:rPr>
          <w:rFonts w:ascii="Arial" w:hAnsi="Arial" w:cs="Arial"/>
          <w:b/>
        </w:rPr>
        <w:t>:</w:t>
      </w:r>
      <w:bookmarkStart w:id="1" w:name="_GoBack"/>
      <w:bookmarkEnd w:id="1"/>
      <w:r w:rsidRPr="00A90F35">
        <w:rPr>
          <w:rFonts w:ascii="Arial" w:hAnsi="Arial" w:cs="Arial"/>
          <w:b/>
        </w:rPr>
        <w:t xml:space="preserve"> SA3</w:t>
      </w:r>
    </w:p>
    <w:p w:rsidR="000D7D81" w:rsidRDefault="00197F30" w:rsidP="004400F8">
      <w:pPr>
        <w:spacing w:after="120"/>
        <w:rPr>
          <w:rFonts w:ascii="Arial" w:hAnsi="Arial" w:cs="Arial"/>
        </w:rPr>
      </w:pPr>
      <w:r w:rsidRPr="003A3E73">
        <w:rPr>
          <w:rFonts w:ascii="Arial" w:hAnsi="Arial" w:cs="Arial"/>
          <w:b/>
        </w:rPr>
        <w:t>ACTION:</w:t>
      </w:r>
      <w:r>
        <w:rPr>
          <w:rFonts w:ascii="Arial" w:hAnsi="Arial" w:cs="Arial"/>
        </w:rPr>
        <w:t xml:space="preserve"> </w:t>
      </w:r>
      <w:r w:rsidR="004400F8">
        <w:rPr>
          <w:rFonts w:ascii="Arial" w:hAnsi="Arial" w:cs="Arial"/>
        </w:rPr>
        <w:t>Please take the above into consideration and provide guidance on any potential impacts to 5G security which may result from 5GS to UTRAN voice continuity</w:t>
      </w:r>
      <w:r w:rsidR="002547D3">
        <w:rPr>
          <w:rFonts w:ascii="Arial" w:hAnsi="Arial" w:cs="Arial"/>
        </w:rPr>
        <w:t xml:space="preserve"> in Rel-16</w:t>
      </w:r>
      <w:r w:rsidR="00AE2780">
        <w:rPr>
          <w:rFonts w:ascii="Arial" w:hAnsi="Arial" w:cs="Arial"/>
        </w:rPr>
        <w:t>, and potential impacts for international roaming scenarios</w:t>
      </w:r>
      <w:r w:rsidR="004400F8">
        <w:rPr>
          <w:rFonts w:ascii="Arial" w:hAnsi="Arial" w:cs="Arial"/>
        </w:rPr>
        <w:t xml:space="preserve">. </w:t>
      </w:r>
    </w:p>
    <w:p w:rsidR="00197F30" w:rsidRPr="00351570" w:rsidRDefault="004400F8" w:rsidP="0011469F">
      <w:pPr>
        <w:tabs>
          <w:tab w:val="left" w:pos="627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317B72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4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6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0D7D81">
      <w:pPr>
        <w:tabs>
          <w:tab w:val="left" w:pos="5103"/>
        </w:tabs>
        <w:spacing w:after="120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2C3" w:rsidRDefault="004112C3">
      <w:r>
        <w:separator/>
      </w:r>
    </w:p>
  </w:endnote>
  <w:endnote w:type="continuationSeparator" w:id="0">
    <w:p w:rsidR="004112C3" w:rsidRDefault="004112C3">
      <w:r>
        <w:continuationSeparator/>
      </w:r>
    </w:p>
  </w:endnote>
  <w:endnote w:type="continuationNotice" w:id="1">
    <w:p w:rsidR="004112C3" w:rsidRDefault="004112C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2C3" w:rsidRDefault="004112C3">
      <w:r>
        <w:separator/>
      </w:r>
    </w:p>
  </w:footnote>
  <w:footnote w:type="continuationSeparator" w:id="0">
    <w:p w:rsidR="004112C3" w:rsidRDefault="004112C3">
      <w:r>
        <w:continuationSeparator/>
      </w:r>
    </w:p>
  </w:footnote>
  <w:footnote w:type="continuationNotice" w:id="1">
    <w:p w:rsidR="004112C3" w:rsidRDefault="004112C3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20DE26A2"/>
    <w:multiLevelType w:val="hybridMultilevel"/>
    <w:tmpl w:val="B6427546"/>
    <w:lvl w:ilvl="0" w:tplc="3DC876F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  <w:num w:numId="12">
    <w:abstractNumId w:val="3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3BD8"/>
    <w:rsid w:val="00012AC0"/>
    <w:rsid w:val="00022284"/>
    <w:rsid w:val="00025337"/>
    <w:rsid w:val="00030FF4"/>
    <w:rsid w:val="00032DFC"/>
    <w:rsid w:val="00033397"/>
    <w:rsid w:val="00034DAD"/>
    <w:rsid w:val="00035CDF"/>
    <w:rsid w:val="00035CF0"/>
    <w:rsid w:val="00040095"/>
    <w:rsid w:val="00042F07"/>
    <w:rsid w:val="00067C50"/>
    <w:rsid w:val="00070707"/>
    <w:rsid w:val="00080512"/>
    <w:rsid w:val="00090468"/>
    <w:rsid w:val="000912F4"/>
    <w:rsid w:val="000960D2"/>
    <w:rsid w:val="0009628D"/>
    <w:rsid w:val="00096968"/>
    <w:rsid w:val="000A426D"/>
    <w:rsid w:val="000B7BCF"/>
    <w:rsid w:val="000C522B"/>
    <w:rsid w:val="000C7126"/>
    <w:rsid w:val="000D58AB"/>
    <w:rsid w:val="000D7D81"/>
    <w:rsid w:val="000F466B"/>
    <w:rsid w:val="000F5FA8"/>
    <w:rsid w:val="001000A2"/>
    <w:rsid w:val="001009AE"/>
    <w:rsid w:val="0010183C"/>
    <w:rsid w:val="00110055"/>
    <w:rsid w:val="00110B81"/>
    <w:rsid w:val="001118DA"/>
    <w:rsid w:val="00112F1A"/>
    <w:rsid w:val="0011469F"/>
    <w:rsid w:val="0011537F"/>
    <w:rsid w:val="00120271"/>
    <w:rsid w:val="00120C3B"/>
    <w:rsid w:val="00143283"/>
    <w:rsid w:val="00145075"/>
    <w:rsid w:val="001474DB"/>
    <w:rsid w:val="00152D47"/>
    <w:rsid w:val="00170889"/>
    <w:rsid w:val="00173A39"/>
    <w:rsid w:val="001741A0"/>
    <w:rsid w:val="001812A9"/>
    <w:rsid w:val="00194CD0"/>
    <w:rsid w:val="00197F30"/>
    <w:rsid w:val="001A3F19"/>
    <w:rsid w:val="001A53E7"/>
    <w:rsid w:val="001A5476"/>
    <w:rsid w:val="001B257F"/>
    <w:rsid w:val="001B49C9"/>
    <w:rsid w:val="001C0B48"/>
    <w:rsid w:val="001C4F79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606D"/>
    <w:rsid w:val="00230A1B"/>
    <w:rsid w:val="00233493"/>
    <w:rsid w:val="00236C36"/>
    <w:rsid w:val="00237985"/>
    <w:rsid w:val="002410E3"/>
    <w:rsid w:val="00246E8D"/>
    <w:rsid w:val="002503BA"/>
    <w:rsid w:val="002547D3"/>
    <w:rsid w:val="00256A7A"/>
    <w:rsid w:val="00257382"/>
    <w:rsid w:val="00264090"/>
    <w:rsid w:val="002708BF"/>
    <w:rsid w:val="002747EC"/>
    <w:rsid w:val="0028046D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4F7F"/>
    <w:rsid w:val="002C7D14"/>
    <w:rsid w:val="002D049B"/>
    <w:rsid w:val="002D5EB5"/>
    <w:rsid w:val="002F0CEC"/>
    <w:rsid w:val="002F0D22"/>
    <w:rsid w:val="003058E9"/>
    <w:rsid w:val="00310439"/>
    <w:rsid w:val="00311CBD"/>
    <w:rsid w:val="003172DC"/>
    <w:rsid w:val="00317B72"/>
    <w:rsid w:val="00325AE3"/>
    <w:rsid w:val="00326069"/>
    <w:rsid w:val="00331559"/>
    <w:rsid w:val="00332AC1"/>
    <w:rsid w:val="00333166"/>
    <w:rsid w:val="003410D7"/>
    <w:rsid w:val="00345098"/>
    <w:rsid w:val="00351570"/>
    <w:rsid w:val="00353D1F"/>
    <w:rsid w:val="0035462D"/>
    <w:rsid w:val="0036147B"/>
    <w:rsid w:val="003702DA"/>
    <w:rsid w:val="003742D4"/>
    <w:rsid w:val="00375E23"/>
    <w:rsid w:val="0039049C"/>
    <w:rsid w:val="00396BB3"/>
    <w:rsid w:val="003A1967"/>
    <w:rsid w:val="003A2153"/>
    <w:rsid w:val="003A2E85"/>
    <w:rsid w:val="003A53CD"/>
    <w:rsid w:val="003B1265"/>
    <w:rsid w:val="003B40AD"/>
    <w:rsid w:val="003B5581"/>
    <w:rsid w:val="003C4E37"/>
    <w:rsid w:val="003D44E5"/>
    <w:rsid w:val="003D510E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12C3"/>
    <w:rsid w:val="004173FB"/>
    <w:rsid w:val="00417D84"/>
    <w:rsid w:val="00421F81"/>
    <w:rsid w:val="00426320"/>
    <w:rsid w:val="0043026D"/>
    <w:rsid w:val="00434EDA"/>
    <w:rsid w:val="004362F0"/>
    <w:rsid w:val="004400F8"/>
    <w:rsid w:val="00445B38"/>
    <w:rsid w:val="004502A1"/>
    <w:rsid w:val="004568DA"/>
    <w:rsid w:val="00463BAD"/>
    <w:rsid w:val="00471A93"/>
    <w:rsid w:val="00477455"/>
    <w:rsid w:val="0048006C"/>
    <w:rsid w:val="0048046E"/>
    <w:rsid w:val="00484B83"/>
    <w:rsid w:val="004906C8"/>
    <w:rsid w:val="00492C50"/>
    <w:rsid w:val="00495FA8"/>
    <w:rsid w:val="004A7594"/>
    <w:rsid w:val="004C14CB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4F33A8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0CA7"/>
    <w:rsid w:val="00583F64"/>
    <w:rsid w:val="00596828"/>
    <w:rsid w:val="005B1EF8"/>
    <w:rsid w:val="005C38E9"/>
    <w:rsid w:val="005E1DD4"/>
    <w:rsid w:val="0060339A"/>
    <w:rsid w:val="00604F8F"/>
    <w:rsid w:val="00611566"/>
    <w:rsid w:val="00613174"/>
    <w:rsid w:val="00614E33"/>
    <w:rsid w:val="00616DA8"/>
    <w:rsid w:val="00625ED1"/>
    <w:rsid w:val="0063417E"/>
    <w:rsid w:val="006348C7"/>
    <w:rsid w:val="006431F5"/>
    <w:rsid w:val="00646D99"/>
    <w:rsid w:val="00651F6B"/>
    <w:rsid w:val="00656184"/>
    <w:rsid w:val="0065676B"/>
    <w:rsid w:val="00656910"/>
    <w:rsid w:val="00665543"/>
    <w:rsid w:val="0067290E"/>
    <w:rsid w:val="00683504"/>
    <w:rsid w:val="006A1B43"/>
    <w:rsid w:val="006A5259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9C5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67BF9"/>
    <w:rsid w:val="00771584"/>
    <w:rsid w:val="007811A7"/>
    <w:rsid w:val="00781F0F"/>
    <w:rsid w:val="00786EC7"/>
    <w:rsid w:val="0078727C"/>
    <w:rsid w:val="00790415"/>
    <w:rsid w:val="0079049D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590"/>
    <w:rsid w:val="007F480E"/>
    <w:rsid w:val="008028A4"/>
    <w:rsid w:val="008047DA"/>
    <w:rsid w:val="00805729"/>
    <w:rsid w:val="00813245"/>
    <w:rsid w:val="008255C8"/>
    <w:rsid w:val="008278A9"/>
    <w:rsid w:val="00834253"/>
    <w:rsid w:val="008362EE"/>
    <w:rsid w:val="00836596"/>
    <w:rsid w:val="00836F3D"/>
    <w:rsid w:val="00840FE2"/>
    <w:rsid w:val="00843CF6"/>
    <w:rsid w:val="00851E5D"/>
    <w:rsid w:val="008567C6"/>
    <w:rsid w:val="00862B67"/>
    <w:rsid w:val="00864C8F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A4F"/>
    <w:rsid w:val="008A5CC3"/>
    <w:rsid w:val="008A68A6"/>
    <w:rsid w:val="008B5306"/>
    <w:rsid w:val="008D3E9F"/>
    <w:rsid w:val="008D5E25"/>
    <w:rsid w:val="008D784B"/>
    <w:rsid w:val="008E1380"/>
    <w:rsid w:val="008E3DFF"/>
    <w:rsid w:val="008E3E52"/>
    <w:rsid w:val="008F0EC1"/>
    <w:rsid w:val="008F2B9B"/>
    <w:rsid w:val="0090271F"/>
    <w:rsid w:val="00902DB9"/>
    <w:rsid w:val="0090466A"/>
    <w:rsid w:val="00905C84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4151"/>
    <w:rsid w:val="009657DF"/>
    <w:rsid w:val="0096740F"/>
    <w:rsid w:val="00970DB3"/>
    <w:rsid w:val="00974BB0"/>
    <w:rsid w:val="0097756F"/>
    <w:rsid w:val="00986342"/>
    <w:rsid w:val="0099369A"/>
    <w:rsid w:val="009A0AF3"/>
    <w:rsid w:val="009A407D"/>
    <w:rsid w:val="009A6909"/>
    <w:rsid w:val="009B07CD"/>
    <w:rsid w:val="009C19E9"/>
    <w:rsid w:val="009C2638"/>
    <w:rsid w:val="009C4414"/>
    <w:rsid w:val="009D01F9"/>
    <w:rsid w:val="009D1807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3364"/>
    <w:rsid w:val="00A53724"/>
    <w:rsid w:val="00A603BB"/>
    <w:rsid w:val="00A62816"/>
    <w:rsid w:val="00A82346"/>
    <w:rsid w:val="00A84E14"/>
    <w:rsid w:val="00A86647"/>
    <w:rsid w:val="00A90F35"/>
    <w:rsid w:val="00A9671C"/>
    <w:rsid w:val="00AA1553"/>
    <w:rsid w:val="00AA7572"/>
    <w:rsid w:val="00AB1878"/>
    <w:rsid w:val="00AB5E7A"/>
    <w:rsid w:val="00AB759E"/>
    <w:rsid w:val="00AC1C8D"/>
    <w:rsid w:val="00AC43D0"/>
    <w:rsid w:val="00AC7620"/>
    <w:rsid w:val="00AD1C9D"/>
    <w:rsid w:val="00AE2780"/>
    <w:rsid w:val="00AE58EC"/>
    <w:rsid w:val="00B0254B"/>
    <w:rsid w:val="00B0415E"/>
    <w:rsid w:val="00B112A5"/>
    <w:rsid w:val="00B15449"/>
    <w:rsid w:val="00B1778E"/>
    <w:rsid w:val="00B259B4"/>
    <w:rsid w:val="00B310C7"/>
    <w:rsid w:val="00B3144D"/>
    <w:rsid w:val="00B47FD1"/>
    <w:rsid w:val="00B516BB"/>
    <w:rsid w:val="00B77214"/>
    <w:rsid w:val="00B84F58"/>
    <w:rsid w:val="00BA1087"/>
    <w:rsid w:val="00BA50D3"/>
    <w:rsid w:val="00BA620C"/>
    <w:rsid w:val="00BC1AD0"/>
    <w:rsid w:val="00BC2FCD"/>
    <w:rsid w:val="00BC68A2"/>
    <w:rsid w:val="00BD0A2F"/>
    <w:rsid w:val="00BD7305"/>
    <w:rsid w:val="00BD74B0"/>
    <w:rsid w:val="00BD7AB8"/>
    <w:rsid w:val="00BE3427"/>
    <w:rsid w:val="00BE3C41"/>
    <w:rsid w:val="00BF36B6"/>
    <w:rsid w:val="00C03374"/>
    <w:rsid w:val="00C116D4"/>
    <w:rsid w:val="00C1237F"/>
    <w:rsid w:val="00C12B51"/>
    <w:rsid w:val="00C1497D"/>
    <w:rsid w:val="00C21883"/>
    <w:rsid w:val="00C24650"/>
    <w:rsid w:val="00C300E7"/>
    <w:rsid w:val="00C30D6C"/>
    <w:rsid w:val="00C33079"/>
    <w:rsid w:val="00C3423B"/>
    <w:rsid w:val="00C37A01"/>
    <w:rsid w:val="00C43FFE"/>
    <w:rsid w:val="00C53AF6"/>
    <w:rsid w:val="00C57E06"/>
    <w:rsid w:val="00C6266F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CD62BB"/>
    <w:rsid w:val="00D00E15"/>
    <w:rsid w:val="00D018DF"/>
    <w:rsid w:val="00D162FE"/>
    <w:rsid w:val="00D17A5E"/>
    <w:rsid w:val="00D323CA"/>
    <w:rsid w:val="00D3646E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5B29"/>
    <w:rsid w:val="00D86EC9"/>
    <w:rsid w:val="00D87CDC"/>
    <w:rsid w:val="00D87E00"/>
    <w:rsid w:val="00D912F6"/>
    <w:rsid w:val="00D9134D"/>
    <w:rsid w:val="00D946CD"/>
    <w:rsid w:val="00D96D11"/>
    <w:rsid w:val="00D97208"/>
    <w:rsid w:val="00D97C75"/>
    <w:rsid w:val="00DA1474"/>
    <w:rsid w:val="00DA34C8"/>
    <w:rsid w:val="00DA42FD"/>
    <w:rsid w:val="00DA64EA"/>
    <w:rsid w:val="00DA75C5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4983"/>
    <w:rsid w:val="00E06C0F"/>
    <w:rsid w:val="00E07E69"/>
    <w:rsid w:val="00E138A4"/>
    <w:rsid w:val="00E16137"/>
    <w:rsid w:val="00E20BC3"/>
    <w:rsid w:val="00E20C53"/>
    <w:rsid w:val="00E43A98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12910"/>
    <w:rsid w:val="00F2026E"/>
    <w:rsid w:val="00F215F7"/>
    <w:rsid w:val="00F2210A"/>
    <w:rsid w:val="00F331CE"/>
    <w:rsid w:val="00F342F5"/>
    <w:rsid w:val="00F34EE0"/>
    <w:rsid w:val="00F353B7"/>
    <w:rsid w:val="00F37743"/>
    <w:rsid w:val="00F54A3D"/>
    <w:rsid w:val="00F54CB0"/>
    <w:rsid w:val="00F55431"/>
    <w:rsid w:val="00F653B8"/>
    <w:rsid w:val="00F65FDB"/>
    <w:rsid w:val="00F67DB4"/>
    <w:rsid w:val="00F71B89"/>
    <w:rsid w:val="00F7353C"/>
    <w:rsid w:val="00F76341"/>
    <w:rsid w:val="00F76F8F"/>
    <w:rsid w:val="00F96E16"/>
    <w:rsid w:val="00F97817"/>
    <w:rsid w:val="00FA1266"/>
    <w:rsid w:val="00FA720C"/>
    <w:rsid w:val="00FA767F"/>
    <w:rsid w:val="00FB0AA9"/>
    <w:rsid w:val="00FB36FA"/>
    <w:rsid w:val="00FC1192"/>
    <w:rsid w:val="00FC1390"/>
    <w:rsid w:val="00FC394A"/>
    <w:rsid w:val="00FC4A23"/>
    <w:rsid w:val="00FD68D8"/>
    <w:rsid w:val="00FD7411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A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3702D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3702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702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702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02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02DA"/>
    <w:pPr>
      <w:outlineLvl w:val="5"/>
    </w:pPr>
  </w:style>
  <w:style w:type="paragraph" w:styleId="Heading7">
    <w:name w:val="heading 7"/>
    <w:basedOn w:val="H6"/>
    <w:next w:val="Normal"/>
    <w:qFormat/>
    <w:rsid w:val="003702DA"/>
    <w:pPr>
      <w:outlineLvl w:val="6"/>
    </w:pPr>
  </w:style>
  <w:style w:type="paragraph" w:styleId="Heading8">
    <w:name w:val="heading 8"/>
    <w:basedOn w:val="Heading1"/>
    <w:next w:val="Normal"/>
    <w:qFormat/>
    <w:rsid w:val="003702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02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702D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702DA"/>
    <w:pPr>
      <w:ind w:left="1418" w:hanging="1418"/>
    </w:pPr>
  </w:style>
  <w:style w:type="paragraph" w:styleId="TOC8">
    <w:name w:val="toc 8"/>
    <w:basedOn w:val="TOC1"/>
    <w:semiHidden/>
    <w:rsid w:val="003702DA"/>
    <w:pPr>
      <w:spacing w:before="180"/>
      <w:ind w:left="2693" w:hanging="2693"/>
    </w:pPr>
    <w:rPr>
      <w:b/>
    </w:rPr>
  </w:style>
  <w:style w:type="paragraph" w:styleId="TOC1">
    <w:name w:val="toc 1"/>
    <w:semiHidden/>
    <w:rsid w:val="003702D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3702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702DA"/>
  </w:style>
  <w:style w:type="paragraph" w:styleId="Header">
    <w:name w:val="header"/>
    <w:aliases w:val="header odd"/>
    <w:link w:val="HeaderChar"/>
    <w:rsid w:val="003702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3702D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3702DA"/>
    <w:pPr>
      <w:ind w:left="1701" w:hanging="1701"/>
    </w:pPr>
  </w:style>
  <w:style w:type="paragraph" w:styleId="TOC4">
    <w:name w:val="toc 4"/>
    <w:basedOn w:val="TOC3"/>
    <w:semiHidden/>
    <w:rsid w:val="003702DA"/>
    <w:pPr>
      <w:ind w:left="1418" w:hanging="1418"/>
    </w:pPr>
  </w:style>
  <w:style w:type="paragraph" w:styleId="TOC3">
    <w:name w:val="toc 3"/>
    <w:basedOn w:val="TOC2"/>
    <w:semiHidden/>
    <w:rsid w:val="003702DA"/>
    <w:pPr>
      <w:ind w:left="1134" w:hanging="1134"/>
    </w:pPr>
  </w:style>
  <w:style w:type="paragraph" w:styleId="TOC2">
    <w:name w:val="toc 2"/>
    <w:basedOn w:val="TOC1"/>
    <w:semiHidden/>
    <w:rsid w:val="003702D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702D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702DA"/>
    <w:pPr>
      <w:outlineLvl w:val="9"/>
    </w:pPr>
  </w:style>
  <w:style w:type="paragraph" w:customStyle="1" w:styleId="NF">
    <w:name w:val="NF"/>
    <w:basedOn w:val="NO"/>
    <w:rsid w:val="003702D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702DA"/>
    <w:pPr>
      <w:keepLines/>
      <w:ind w:left="1135" w:hanging="851"/>
    </w:pPr>
  </w:style>
  <w:style w:type="paragraph" w:customStyle="1" w:styleId="PL">
    <w:name w:val="PL"/>
    <w:rsid w:val="003702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702DA"/>
    <w:pPr>
      <w:jc w:val="right"/>
    </w:pPr>
  </w:style>
  <w:style w:type="paragraph" w:customStyle="1" w:styleId="TAL">
    <w:name w:val="TAL"/>
    <w:basedOn w:val="Normal"/>
    <w:rsid w:val="003702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702DA"/>
    <w:rPr>
      <w:b/>
    </w:rPr>
  </w:style>
  <w:style w:type="paragraph" w:customStyle="1" w:styleId="TAC">
    <w:name w:val="TAC"/>
    <w:basedOn w:val="TAL"/>
    <w:rsid w:val="003702DA"/>
    <w:pPr>
      <w:jc w:val="center"/>
    </w:pPr>
  </w:style>
  <w:style w:type="paragraph" w:customStyle="1" w:styleId="LD">
    <w:name w:val="LD"/>
    <w:rsid w:val="003702D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3702DA"/>
    <w:pPr>
      <w:keepLines/>
      <w:ind w:left="1702" w:hanging="1418"/>
    </w:pPr>
  </w:style>
  <w:style w:type="paragraph" w:customStyle="1" w:styleId="FP">
    <w:name w:val="FP"/>
    <w:basedOn w:val="Normal"/>
    <w:rsid w:val="003702DA"/>
    <w:pPr>
      <w:spacing w:after="0"/>
    </w:pPr>
  </w:style>
  <w:style w:type="paragraph" w:customStyle="1" w:styleId="NW">
    <w:name w:val="NW"/>
    <w:basedOn w:val="NO"/>
    <w:rsid w:val="003702DA"/>
    <w:pPr>
      <w:spacing w:after="0"/>
    </w:pPr>
  </w:style>
  <w:style w:type="paragraph" w:customStyle="1" w:styleId="EW">
    <w:name w:val="EW"/>
    <w:basedOn w:val="EX"/>
    <w:rsid w:val="003702DA"/>
    <w:pPr>
      <w:spacing w:after="0"/>
    </w:pPr>
  </w:style>
  <w:style w:type="paragraph" w:customStyle="1" w:styleId="B1">
    <w:name w:val="B1"/>
    <w:basedOn w:val="Normal"/>
    <w:rsid w:val="003702DA"/>
    <w:pPr>
      <w:ind w:left="568" w:hanging="284"/>
    </w:pPr>
  </w:style>
  <w:style w:type="paragraph" w:styleId="TOC6">
    <w:name w:val="toc 6"/>
    <w:basedOn w:val="TOC5"/>
    <w:next w:val="Normal"/>
    <w:semiHidden/>
    <w:rsid w:val="003702DA"/>
    <w:pPr>
      <w:ind w:left="1985" w:hanging="1985"/>
    </w:pPr>
  </w:style>
  <w:style w:type="paragraph" w:styleId="TOC7">
    <w:name w:val="toc 7"/>
    <w:basedOn w:val="TOC6"/>
    <w:next w:val="Normal"/>
    <w:semiHidden/>
    <w:rsid w:val="003702DA"/>
    <w:pPr>
      <w:ind w:left="2268" w:hanging="2268"/>
    </w:pPr>
  </w:style>
  <w:style w:type="paragraph" w:customStyle="1" w:styleId="EditorsNote">
    <w:name w:val="Editor's Note"/>
    <w:basedOn w:val="NO"/>
    <w:rsid w:val="003702DA"/>
    <w:rPr>
      <w:color w:val="FF0000"/>
    </w:rPr>
  </w:style>
  <w:style w:type="paragraph" w:customStyle="1" w:styleId="TH">
    <w:name w:val="TH"/>
    <w:basedOn w:val="Normal"/>
    <w:rsid w:val="003702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702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702D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702D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3702D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3702DA"/>
    <w:pPr>
      <w:ind w:left="851" w:hanging="851"/>
    </w:pPr>
  </w:style>
  <w:style w:type="paragraph" w:customStyle="1" w:styleId="ZH">
    <w:name w:val="ZH"/>
    <w:rsid w:val="003702D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3702DA"/>
    <w:pPr>
      <w:keepNext w:val="0"/>
      <w:spacing w:before="0" w:after="240"/>
    </w:pPr>
  </w:style>
  <w:style w:type="paragraph" w:customStyle="1" w:styleId="ZG">
    <w:name w:val="ZG"/>
    <w:rsid w:val="003702D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3702DA"/>
    <w:pPr>
      <w:ind w:left="851" w:hanging="284"/>
    </w:pPr>
  </w:style>
  <w:style w:type="paragraph" w:customStyle="1" w:styleId="B3">
    <w:name w:val="B3"/>
    <w:basedOn w:val="Normal"/>
    <w:rsid w:val="003702DA"/>
    <w:pPr>
      <w:ind w:left="1135" w:hanging="284"/>
    </w:pPr>
  </w:style>
  <w:style w:type="paragraph" w:customStyle="1" w:styleId="B4">
    <w:name w:val="B4"/>
    <w:basedOn w:val="Normal"/>
    <w:rsid w:val="003702DA"/>
    <w:pPr>
      <w:ind w:left="1418" w:hanging="284"/>
    </w:pPr>
  </w:style>
  <w:style w:type="paragraph" w:customStyle="1" w:styleId="B5">
    <w:name w:val="B5"/>
    <w:basedOn w:val="Normal"/>
    <w:rsid w:val="003702DA"/>
    <w:pPr>
      <w:ind w:left="1702" w:hanging="284"/>
    </w:pPr>
  </w:style>
  <w:style w:type="paragraph" w:customStyle="1" w:styleId="ZTD">
    <w:name w:val="ZTD"/>
    <w:basedOn w:val="ZB"/>
    <w:rsid w:val="003702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702DA"/>
    <w:pPr>
      <w:framePr w:wrap="notBeside" w:y="16161"/>
    </w:pPr>
  </w:style>
  <w:style w:type="paragraph" w:customStyle="1" w:styleId="TAJ">
    <w:name w:val="TAJ"/>
    <w:basedOn w:val="TH"/>
    <w:rsid w:val="003702DA"/>
  </w:style>
  <w:style w:type="paragraph" w:customStyle="1" w:styleId="Guidance">
    <w:name w:val="Guidance"/>
    <w:basedOn w:val="Normal"/>
    <w:rsid w:val="003702DA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RCoverPageZchn">
    <w:name w:val="CR Cover Page Zchn"/>
    <w:link w:val="CRCoverPage"/>
    <w:rsid w:val="00170889"/>
    <w:rPr>
      <w:rFonts w:ascii="Arial" w:eastAsia="MS Mincho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tsi.org/webapp/MeetingCalendar/ical.asp?qMTG_ID=1866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MeetingDetails.asp?m_id=1866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etsi.org/webapp/MeetingCalendar/ical.asp?qMTG_ID=18664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etsi.org/webapp/MeetingCalendar/MeetingDetails.asp?m_id=186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0514A3-36AD-4FA7-87BD-B93322E67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2244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33107_CR0216R3_(Rel-13)</cp:lastModifiedBy>
  <cp:revision>2</cp:revision>
  <dcterms:created xsi:type="dcterms:W3CDTF">2017-12-22T13:12:00Z</dcterms:created>
  <dcterms:modified xsi:type="dcterms:W3CDTF">2017-12-22T13:12:00Z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1513775971</vt:lpwstr>
  </property>
  <property fmtid="{D5CDD505-2E9C-101B-9397-08002B2CF9AE}" pid="9" name="_AdHocReviewCycleID">
    <vt:i4>246069876</vt:i4>
  </property>
  <property fmtid="{D5CDD505-2E9C-101B-9397-08002B2CF9AE}" pid="10" name="_EmailSubject">
    <vt:lpwstr>Draft LS and WID on 5G to 2G/3G Voice Service Continuity in Draft Folder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